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F5436" w14:textId="77777777"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</w:p>
    <w:p w14:paraId="4D1E68A5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2A1514B" w14:textId="77777777" w:rsidR="000B3512" w:rsidRDefault="000B3512" w:rsidP="000B3512">
      <w:pPr>
        <w:pStyle w:val="Kop1"/>
        <w:rPr>
          <w:rFonts w:ascii="Verdana" w:hAnsi="Verdana"/>
          <w:sz w:val="22"/>
        </w:rPr>
      </w:pPr>
      <w:bookmarkStart w:id="1" w:name="_Toc428462536"/>
      <w:bookmarkEnd w:id="0"/>
    </w:p>
    <w:p w14:paraId="21B86B70" w14:textId="5332195E" w:rsidR="000B3512" w:rsidRPr="0052198B" w:rsidRDefault="000B3512" w:rsidP="000B3512">
      <w:pPr>
        <w:pStyle w:val="Kop1"/>
        <w:rPr>
          <w:rFonts w:ascii="Verdana" w:hAnsi="Verdana"/>
          <w:sz w:val="22"/>
        </w:rPr>
      </w:pPr>
      <w:r w:rsidRPr="0052198B">
        <w:rPr>
          <w:rFonts w:ascii="Verdana" w:hAnsi="Verdana"/>
          <w:sz w:val="22"/>
        </w:rPr>
        <w:t xml:space="preserve">Bijlage </w:t>
      </w:r>
      <w:r w:rsidR="00B44293">
        <w:rPr>
          <w:rFonts w:ascii="Verdana" w:hAnsi="Verdana"/>
          <w:sz w:val="22"/>
        </w:rPr>
        <w:t>5a</w:t>
      </w:r>
      <w:r w:rsidRPr="0052198B">
        <w:rPr>
          <w:rFonts w:ascii="Verdana" w:hAnsi="Verdana"/>
          <w:sz w:val="22"/>
        </w:rPr>
        <w:t xml:space="preserve">. </w:t>
      </w:r>
      <w:bookmarkStart w:id="2" w:name="_Toc389747175"/>
      <w:r w:rsidRPr="0052198B">
        <w:rPr>
          <w:rFonts w:ascii="Verdana" w:hAnsi="Verdana"/>
          <w:sz w:val="22"/>
        </w:rPr>
        <w:t xml:space="preserve">Verificatiematrix </w:t>
      </w:r>
      <w:bookmarkEnd w:id="1"/>
      <w:bookmarkEnd w:id="2"/>
      <w:r w:rsidR="00B44293">
        <w:rPr>
          <w:rFonts w:ascii="Verdana" w:hAnsi="Verdana"/>
          <w:sz w:val="22"/>
        </w:rPr>
        <w:t xml:space="preserve">referentieopdrachten </w:t>
      </w:r>
    </w:p>
    <w:p w14:paraId="3AFE5C36" w14:textId="77777777" w:rsidR="000B3512" w:rsidRPr="007335DD" w:rsidRDefault="000B3512" w:rsidP="000B3512">
      <w:pPr>
        <w:rPr>
          <w:rFonts w:ascii="Verdana" w:hAnsi="Verdana"/>
        </w:rPr>
      </w:pPr>
    </w:p>
    <w:p w14:paraId="4B246A1E" w14:textId="77777777" w:rsidR="000B3512" w:rsidRDefault="000B3512" w:rsidP="000B3512">
      <w:pPr>
        <w:rPr>
          <w:rFonts w:ascii="Verdana" w:hAnsi="Verdana"/>
          <w:b/>
        </w:rPr>
      </w:pPr>
    </w:p>
    <w:p w14:paraId="4F07ED52" w14:textId="4BDAD374" w:rsidR="000B3512" w:rsidRPr="007335DD" w:rsidRDefault="000B3512" w:rsidP="000B3512">
      <w:pPr>
        <w:rPr>
          <w:rFonts w:ascii="Verdana" w:hAnsi="Verdana"/>
          <w:b/>
        </w:rPr>
      </w:pPr>
      <w:r w:rsidRPr="007335DD">
        <w:rPr>
          <w:rFonts w:ascii="Verdana" w:hAnsi="Verdana"/>
          <w:b/>
        </w:rPr>
        <w:t xml:space="preserve">Ten behoeve van </w:t>
      </w:r>
      <w:r w:rsidR="00B44293">
        <w:rPr>
          <w:rFonts w:ascii="Verdana" w:hAnsi="Verdana"/>
          <w:b/>
        </w:rPr>
        <w:t>de aanbesteding Inhuur Technisch en Ondersteunend Personeel</w:t>
      </w:r>
    </w:p>
    <w:p w14:paraId="7E283641" w14:textId="77777777" w:rsidR="000B3512" w:rsidRPr="007335DD" w:rsidRDefault="000B3512" w:rsidP="000B3512">
      <w:pPr>
        <w:rPr>
          <w:rFonts w:ascii="Verdana" w:hAnsi="Verdana"/>
        </w:rPr>
      </w:pPr>
    </w:p>
    <w:p w14:paraId="67B66927" w14:textId="542F9A69" w:rsidR="000B3512" w:rsidRPr="007335DD" w:rsidRDefault="00B44293" w:rsidP="000B3512">
      <w:pPr>
        <w:rPr>
          <w:rFonts w:ascii="Verdana" w:hAnsi="Verdana"/>
        </w:rPr>
      </w:pPr>
      <w:r>
        <w:rPr>
          <w:rFonts w:ascii="Verdana" w:hAnsi="Verdana"/>
        </w:rPr>
        <w:t>Inschrijver</w:t>
      </w:r>
      <w:r w:rsidR="000B3512" w:rsidRPr="007335DD">
        <w:rPr>
          <w:rFonts w:ascii="Verdana" w:hAnsi="Verdana"/>
        </w:rPr>
        <w:t xml:space="preserve"> dient zijn referenti</w:t>
      </w:r>
      <w:r w:rsidR="000B3512">
        <w:rPr>
          <w:rFonts w:ascii="Verdana" w:hAnsi="Verdana"/>
        </w:rPr>
        <w:t>e-opdrachten</w:t>
      </w:r>
      <w:r w:rsidR="000B3512" w:rsidRPr="007335DD">
        <w:rPr>
          <w:rFonts w:ascii="Verdana" w:hAnsi="Verdana"/>
        </w:rPr>
        <w:t xml:space="preserve"> in te vullen in onderstaande tabel en vervolgens aan te </w:t>
      </w:r>
      <w:r w:rsidR="0015368F">
        <w:rPr>
          <w:rFonts w:ascii="Verdana" w:hAnsi="Verdana"/>
        </w:rPr>
        <w:t>geven</w:t>
      </w:r>
      <w:r w:rsidR="000B3512" w:rsidRPr="007335DD">
        <w:rPr>
          <w:rFonts w:ascii="Verdana" w:hAnsi="Verdana"/>
        </w:rPr>
        <w:t xml:space="preserve"> aan welke</w:t>
      </w:r>
      <w:r w:rsidR="0028482C">
        <w:rPr>
          <w:rFonts w:ascii="Verdana" w:hAnsi="Verdana"/>
        </w:rPr>
        <w:t xml:space="preserve"> </w:t>
      </w:r>
      <w:r w:rsidR="004717F5">
        <w:rPr>
          <w:rFonts w:ascii="Verdana" w:hAnsi="Verdana"/>
        </w:rPr>
        <w:t xml:space="preserve">functieprofielen </w:t>
      </w:r>
      <w:r w:rsidR="000B3512" w:rsidRPr="007335DD">
        <w:rPr>
          <w:rFonts w:ascii="Verdana" w:hAnsi="Verdana"/>
        </w:rPr>
        <w:t>de betreffende referentie-opdracht voldoet.</w:t>
      </w:r>
    </w:p>
    <w:p w14:paraId="5BECDBA7" w14:textId="5D7C4F20" w:rsidR="000B3512" w:rsidRDefault="000B3512" w:rsidP="000B3512">
      <w:pPr>
        <w:rPr>
          <w:rFonts w:ascii="Verdana" w:hAnsi="Verdana"/>
        </w:rPr>
      </w:pPr>
    </w:p>
    <w:p w14:paraId="04F46CC6" w14:textId="7A7F6517" w:rsidR="004717F5" w:rsidRDefault="004717F5" w:rsidP="000B3512">
      <w:pPr>
        <w:rPr>
          <w:rFonts w:ascii="Verdana" w:hAnsi="Verdana"/>
        </w:rPr>
      </w:pPr>
      <w:r>
        <w:rPr>
          <w:rFonts w:ascii="Verdana" w:hAnsi="Verdana"/>
        </w:rPr>
        <w:t>De referentieopdrachten dienen duidelijk genummerd te zijn corresponderend met onderstaande tabel.</w:t>
      </w:r>
    </w:p>
    <w:p w14:paraId="3F55E699" w14:textId="77777777" w:rsidR="004717F5" w:rsidRDefault="004717F5" w:rsidP="000B3512">
      <w:pPr>
        <w:rPr>
          <w:rFonts w:ascii="Verdana" w:hAnsi="Verdana"/>
        </w:rPr>
      </w:pPr>
    </w:p>
    <w:p w14:paraId="38B5E396" w14:textId="68AB2364" w:rsidR="0015368F" w:rsidRPr="0015368F" w:rsidRDefault="0015368F" w:rsidP="000B3512">
      <w:pPr>
        <w:rPr>
          <w:rFonts w:ascii="Verdana" w:hAnsi="Verdana"/>
          <w:u w:val="single"/>
        </w:rPr>
      </w:pPr>
      <w:r w:rsidRPr="0015368F">
        <w:rPr>
          <w:rFonts w:ascii="Verdana" w:hAnsi="Verdana"/>
          <w:u w:val="single"/>
        </w:rPr>
        <w:t>Perceel 1</w:t>
      </w:r>
    </w:p>
    <w:p w14:paraId="633D3CFF" w14:textId="77777777" w:rsidR="0015368F" w:rsidRPr="007335DD" w:rsidRDefault="0015368F" w:rsidP="000B3512">
      <w:pPr>
        <w:rPr>
          <w:rFonts w:ascii="Verdana" w:hAnsi="Verdana"/>
        </w:rPr>
      </w:pP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410"/>
        <w:gridCol w:w="2489"/>
        <w:gridCol w:w="2326"/>
        <w:gridCol w:w="2326"/>
        <w:gridCol w:w="2323"/>
      </w:tblGrid>
      <w:tr w:rsidR="00B44293" w:rsidRPr="007335DD" w14:paraId="5352622A" w14:textId="678EF53D" w:rsidTr="0015368F">
        <w:trPr>
          <w:trHeight w:val="577"/>
        </w:trPr>
        <w:tc>
          <w:tcPr>
            <w:tcW w:w="625" w:type="pct"/>
            <w:shd w:val="clear" w:color="auto" w:fill="1F497D" w:themeFill="text2"/>
          </w:tcPr>
          <w:p w14:paraId="28B37162" w14:textId="6AED8A09" w:rsidR="00B44293" w:rsidRPr="0028482C" w:rsidRDefault="00B44293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888" w:type="pct"/>
            <w:shd w:val="clear" w:color="auto" w:fill="1F497D" w:themeFill="text2"/>
          </w:tcPr>
          <w:p w14:paraId="44E86B36" w14:textId="414387FC" w:rsidR="00B44293" w:rsidRPr="0028482C" w:rsidRDefault="0015368F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917" w:type="pct"/>
            <w:shd w:val="clear" w:color="auto" w:fill="1F497D" w:themeFill="text2"/>
          </w:tcPr>
          <w:p w14:paraId="13A4AE0F" w14:textId="4A05E94D" w:rsidR="00B44293" w:rsidRPr="0028482C" w:rsidRDefault="0015368F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</w:t>
            </w:r>
            <w:r w:rsidR="004717F5">
              <w:rPr>
                <w:rFonts w:ascii="Verdana" w:hAnsi="Verdana"/>
                <w:b/>
                <w:bCs/>
                <w:color w:val="FFFFFF" w:themeColor="background1"/>
              </w:rPr>
              <w:t>p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rofiel</w:t>
            </w:r>
          </w:p>
        </w:tc>
        <w:tc>
          <w:tcPr>
            <w:tcW w:w="857" w:type="pct"/>
            <w:shd w:val="clear" w:color="auto" w:fill="1F497D" w:themeFill="text2"/>
          </w:tcPr>
          <w:p w14:paraId="7B834FCD" w14:textId="3EDBE9E9" w:rsidR="00B44293" w:rsidRPr="0028482C" w:rsidRDefault="0015368F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</w:t>
            </w:r>
            <w:r w:rsidR="004717F5">
              <w:rPr>
                <w:rFonts w:ascii="Verdana" w:hAnsi="Verdana"/>
                <w:b/>
                <w:bCs/>
                <w:color w:val="FFFFFF" w:themeColor="background1"/>
              </w:rPr>
              <w:t>p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rofiel</w:t>
            </w:r>
          </w:p>
        </w:tc>
        <w:tc>
          <w:tcPr>
            <w:tcW w:w="857" w:type="pct"/>
            <w:shd w:val="clear" w:color="auto" w:fill="1F497D" w:themeFill="text2"/>
          </w:tcPr>
          <w:p w14:paraId="503E0634" w14:textId="2E0D6EC6" w:rsidR="00B44293" w:rsidRPr="0028482C" w:rsidRDefault="0015368F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</w:t>
            </w:r>
            <w:r w:rsidR="004717F5">
              <w:rPr>
                <w:rFonts w:ascii="Verdana" w:hAnsi="Verdana"/>
                <w:b/>
                <w:bCs/>
                <w:color w:val="FFFFFF" w:themeColor="background1"/>
              </w:rPr>
              <w:t>p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rofiel</w:t>
            </w:r>
          </w:p>
        </w:tc>
        <w:tc>
          <w:tcPr>
            <w:tcW w:w="856" w:type="pct"/>
            <w:shd w:val="clear" w:color="auto" w:fill="1F497D" w:themeFill="text2"/>
          </w:tcPr>
          <w:p w14:paraId="72632609" w14:textId="4C40303B" w:rsidR="00B44293" w:rsidRDefault="0015368F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</w:t>
            </w:r>
            <w:r w:rsidR="004717F5">
              <w:rPr>
                <w:rFonts w:ascii="Verdana" w:hAnsi="Verdana"/>
                <w:b/>
                <w:bCs/>
                <w:color w:val="FFFFFF" w:themeColor="background1"/>
              </w:rPr>
              <w:t>p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rofiel</w:t>
            </w:r>
          </w:p>
        </w:tc>
      </w:tr>
      <w:tr w:rsidR="00B44293" w:rsidRPr="007335DD" w14:paraId="447F524A" w14:textId="60B7114B" w:rsidTr="0015368F">
        <w:trPr>
          <w:trHeight w:val="559"/>
        </w:trPr>
        <w:tc>
          <w:tcPr>
            <w:tcW w:w="625" w:type="pct"/>
            <w:shd w:val="clear" w:color="auto" w:fill="auto"/>
          </w:tcPr>
          <w:p w14:paraId="1A8CC71E" w14:textId="77777777" w:rsidR="00B44293" w:rsidRPr="007335DD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14:paraId="25BF85EB" w14:textId="6F344971" w:rsidR="00B44293" w:rsidRPr="0015368F" w:rsidRDefault="0015368F" w:rsidP="002B7B00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15368F">
              <w:rPr>
                <w:rFonts w:ascii="Verdana" w:hAnsi="Verdana"/>
                <w:i/>
                <w:iCs/>
                <w:sz w:val="18"/>
                <w:szCs w:val="18"/>
              </w:rPr>
              <w:t>Beschrijf aan welk functie profiel wordt voldaan</w:t>
            </w:r>
          </w:p>
        </w:tc>
        <w:tc>
          <w:tcPr>
            <w:tcW w:w="917" w:type="pct"/>
            <w:shd w:val="clear" w:color="auto" w:fill="auto"/>
          </w:tcPr>
          <w:p w14:paraId="3F814ECE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EB904C8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AF96596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6A1F44FB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5C5EEF4F" w14:textId="4CA6501D" w:rsidTr="0015368F">
        <w:trPr>
          <w:trHeight w:val="577"/>
        </w:trPr>
        <w:tc>
          <w:tcPr>
            <w:tcW w:w="625" w:type="pct"/>
            <w:shd w:val="clear" w:color="auto" w:fill="auto"/>
          </w:tcPr>
          <w:p w14:paraId="6384B819" w14:textId="77777777" w:rsidR="00B44293" w:rsidRPr="007335DD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888" w:type="pct"/>
            <w:shd w:val="clear" w:color="auto" w:fill="auto"/>
          </w:tcPr>
          <w:p w14:paraId="75978167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504C42F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18B17245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A797C8F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235C36D6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22B6527F" w14:textId="23B08277" w:rsidTr="0015368F">
        <w:trPr>
          <w:trHeight w:val="559"/>
        </w:trPr>
        <w:tc>
          <w:tcPr>
            <w:tcW w:w="625" w:type="pct"/>
            <w:shd w:val="clear" w:color="auto" w:fill="auto"/>
          </w:tcPr>
          <w:p w14:paraId="410FA003" w14:textId="77777777" w:rsidR="00B44293" w:rsidRPr="007335DD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3</w:t>
            </w:r>
          </w:p>
        </w:tc>
        <w:tc>
          <w:tcPr>
            <w:tcW w:w="888" w:type="pct"/>
            <w:shd w:val="clear" w:color="auto" w:fill="auto"/>
          </w:tcPr>
          <w:p w14:paraId="0F7A65AA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659AE4AD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243AA5A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8EAE89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4589D716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2C424EFE" w14:textId="77777777" w:rsidTr="0015368F">
        <w:trPr>
          <w:trHeight w:val="559"/>
        </w:trPr>
        <w:tc>
          <w:tcPr>
            <w:tcW w:w="625" w:type="pct"/>
            <w:shd w:val="clear" w:color="auto" w:fill="auto"/>
          </w:tcPr>
          <w:p w14:paraId="6A690CC6" w14:textId="488AF097" w:rsidR="00B44293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4</w:t>
            </w:r>
          </w:p>
        </w:tc>
        <w:tc>
          <w:tcPr>
            <w:tcW w:w="888" w:type="pct"/>
            <w:shd w:val="clear" w:color="auto" w:fill="auto"/>
          </w:tcPr>
          <w:p w14:paraId="5B1BFEEA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5C0F41EE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061290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A6F6B53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5F752611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B44293" w:rsidRPr="007335DD" w14:paraId="2FA98C3C" w14:textId="77777777" w:rsidTr="0015368F">
        <w:trPr>
          <w:trHeight w:val="559"/>
        </w:trPr>
        <w:tc>
          <w:tcPr>
            <w:tcW w:w="625" w:type="pct"/>
            <w:shd w:val="clear" w:color="auto" w:fill="auto"/>
          </w:tcPr>
          <w:p w14:paraId="1D76DA0E" w14:textId="6F074C80" w:rsidR="00B44293" w:rsidRDefault="00B44293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5</w:t>
            </w:r>
          </w:p>
        </w:tc>
        <w:tc>
          <w:tcPr>
            <w:tcW w:w="888" w:type="pct"/>
            <w:shd w:val="clear" w:color="auto" w:fill="auto"/>
          </w:tcPr>
          <w:p w14:paraId="73980228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2997A5C7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9BF96D7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60A7DE4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5B8C47C1" w14:textId="77777777" w:rsidR="00B44293" w:rsidRPr="007335DD" w:rsidRDefault="00B44293" w:rsidP="002B7B00">
            <w:pPr>
              <w:rPr>
                <w:rFonts w:ascii="Verdana" w:hAnsi="Verdana"/>
              </w:rPr>
            </w:pPr>
          </w:p>
        </w:tc>
      </w:tr>
      <w:tr w:rsidR="0015368F" w:rsidRPr="007335DD" w14:paraId="22BCD369" w14:textId="77777777" w:rsidTr="0015368F">
        <w:trPr>
          <w:trHeight w:val="559"/>
        </w:trPr>
        <w:tc>
          <w:tcPr>
            <w:tcW w:w="625" w:type="pct"/>
            <w:shd w:val="clear" w:color="auto" w:fill="auto"/>
          </w:tcPr>
          <w:p w14:paraId="328B11A2" w14:textId="2FA948F8" w:rsidR="0015368F" w:rsidRDefault="0015368F" w:rsidP="0015368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>
              <w:rPr>
                <w:rFonts w:ascii="Verdana" w:hAnsi="Verdana"/>
              </w:rPr>
              <w:t>6</w:t>
            </w:r>
          </w:p>
        </w:tc>
        <w:tc>
          <w:tcPr>
            <w:tcW w:w="888" w:type="pct"/>
            <w:shd w:val="clear" w:color="auto" w:fill="auto"/>
          </w:tcPr>
          <w:p w14:paraId="1C3047D9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03411B10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3B7F65F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373983E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34A46B80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</w:tr>
      <w:tr w:rsidR="0015368F" w:rsidRPr="007335DD" w14:paraId="43E2A3F6" w14:textId="77777777" w:rsidTr="0015368F">
        <w:trPr>
          <w:trHeight w:val="559"/>
        </w:trPr>
        <w:tc>
          <w:tcPr>
            <w:tcW w:w="625" w:type="pct"/>
            <w:shd w:val="clear" w:color="auto" w:fill="auto"/>
          </w:tcPr>
          <w:p w14:paraId="094FBCE4" w14:textId="06F64077" w:rsidR="0015368F" w:rsidRDefault="0015368F" w:rsidP="0015368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>
              <w:rPr>
                <w:rFonts w:ascii="Verdana" w:hAnsi="Verdana"/>
              </w:rPr>
              <w:t>7</w:t>
            </w:r>
          </w:p>
        </w:tc>
        <w:tc>
          <w:tcPr>
            <w:tcW w:w="888" w:type="pct"/>
            <w:shd w:val="clear" w:color="auto" w:fill="auto"/>
          </w:tcPr>
          <w:p w14:paraId="530E341E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62F25310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56989CC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CD809B0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46F86FB7" w14:textId="77777777" w:rsidR="0015368F" w:rsidRPr="007335DD" w:rsidRDefault="0015368F" w:rsidP="0015368F">
            <w:pPr>
              <w:rPr>
                <w:rFonts w:ascii="Verdana" w:hAnsi="Verdana"/>
              </w:rPr>
            </w:pPr>
          </w:p>
        </w:tc>
      </w:tr>
    </w:tbl>
    <w:p w14:paraId="48CE1B91" w14:textId="3948D8A0" w:rsidR="004717F5" w:rsidRDefault="004717F5" w:rsidP="000B3512">
      <w:pPr>
        <w:pStyle w:val="Kop1"/>
      </w:pPr>
    </w:p>
    <w:p w14:paraId="23A8FC2C" w14:textId="5C92A218" w:rsidR="004717F5" w:rsidRPr="0015368F" w:rsidRDefault="004717F5" w:rsidP="004717F5">
      <w:pPr>
        <w:rPr>
          <w:rFonts w:ascii="Verdana" w:hAnsi="Verdana"/>
          <w:u w:val="single"/>
        </w:rPr>
      </w:pPr>
      <w:r>
        <w:br w:type="page"/>
      </w:r>
      <w:r w:rsidRPr="0015368F">
        <w:rPr>
          <w:rFonts w:ascii="Verdana" w:hAnsi="Verdana"/>
          <w:u w:val="single"/>
        </w:rPr>
        <w:lastRenderedPageBreak/>
        <w:t xml:space="preserve">Perceel </w:t>
      </w:r>
      <w:r>
        <w:rPr>
          <w:rFonts w:ascii="Verdana" w:hAnsi="Verdana"/>
          <w:u w:val="single"/>
        </w:rPr>
        <w:t>2</w:t>
      </w:r>
    </w:p>
    <w:p w14:paraId="24DEDB82" w14:textId="77777777" w:rsidR="004717F5" w:rsidRPr="007335DD" w:rsidRDefault="004717F5" w:rsidP="004717F5">
      <w:pPr>
        <w:rPr>
          <w:rFonts w:ascii="Verdana" w:hAnsi="Verdana"/>
        </w:rPr>
      </w:pP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410"/>
        <w:gridCol w:w="2489"/>
        <w:gridCol w:w="2326"/>
        <w:gridCol w:w="2326"/>
        <w:gridCol w:w="2323"/>
      </w:tblGrid>
      <w:tr w:rsidR="004717F5" w:rsidRPr="007335DD" w14:paraId="094A3ED5" w14:textId="77777777" w:rsidTr="00B8172D">
        <w:trPr>
          <w:trHeight w:val="577"/>
        </w:trPr>
        <w:tc>
          <w:tcPr>
            <w:tcW w:w="625" w:type="pct"/>
            <w:shd w:val="clear" w:color="auto" w:fill="1F497D" w:themeFill="text2"/>
          </w:tcPr>
          <w:p w14:paraId="1497D48F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888" w:type="pct"/>
            <w:shd w:val="clear" w:color="auto" w:fill="1F497D" w:themeFill="text2"/>
          </w:tcPr>
          <w:p w14:paraId="1FC22C9F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917" w:type="pct"/>
            <w:shd w:val="clear" w:color="auto" w:fill="1F497D" w:themeFill="text2"/>
          </w:tcPr>
          <w:p w14:paraId="77368BDA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02A01DF7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53AA3245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6" w:type="pct"/>
            <w:shd w:val="clear" w:color="auto" w:fill="1F497D" w:themeFill="text2"/>
          </w:tcPr>
          <w:p w14:paraId="43575AFC" w14:textId="77777777" w:rsidR="004717F5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</w:tr>
      <w:tr w:rsidR="004717F5" w:rsidRPr="007335DD" w14:paraId="48086CA8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00591739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14:paraId="74DC8EC4" w14:textId="77777777" w:rsidR="004717F5" w:rsidRPr="0015368F" w:rsidRDefault="004717F5" w:rsidP="00B8172D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15368F">
              <w:rPr>
                <w:rFonts w:ascii="Verdana" w:hAnsi="Verdana"/>
                <w:i/>
                <w:iCs/>
                <w:sz w:val="18"/>
                <w:szCs w:val="18"/>
              </w:rPr>
              <w:t>Beschrijf aan welk functie profiel wordt voldaan</w:t>
            </w:r>
          </w:p>
        </w:tc>
        <w:tc>
          <w:tcPr>
            <w:tcW w:w="917" w:type="pct"/>
            <w:shd w:val="clear" w:color="auto" w:fill="auto"/>
          </w:tcPr>
          <w:p w14:paraId="4C5DE3B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8F6156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23A12C6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79302BAC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29FFF6E5" w14:textId="77777777" w:rsidTr="00B8172D">
        <w:trPr>
          <w:trHeight w:val="577"/>
        </w:trPr>
        <w:tc>
          <w:tcPr>
            <w:tcW w:w="625" w:type="pct"/>
            <w:shd w:val="clear" w:color="auto" w:fill="auto"/>
          </w:tcPr>
          <w:p w14:paraId="063D3696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888" w:type="pct"/>
            <w:shd w:val="clear" w:color="auto" w:fill="auto"/>
          </w:tcPr>
          <w:p w14:paraId="7563CBE4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1091DAE6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68760C7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298871C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40842EB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678ABDA0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5BAF8AAD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3</w:t>
            </w:r>
          </w:p>
        </w:tc>
        <w:tc>
          <w:tcPr>
            <w:tcW w:w="888" w:type="pct"/>
            <w:shd w:val="clear" w:color="auto" w:fill="auto"/>
          </w:tcPr>
          <w:p w14:paraId="786806B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49D725C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DD00D4A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119AC83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79FFDB3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648E217F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509996BD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4</w:t>
            </w:r>
          </w:p>
        </w:tc>
        <w:tc>
          <w:tcPr>
            <w:tcW w:w="888" w:type="pct"/>
            <w:shd w:val="clear" w:color="auto" w:fill="auto"/>
          </w:tcPr>
          <w:p w14:paraId="2F38B4EA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2D815032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4EE6A2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96C1C4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2385F17E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55D46551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3BA80437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5</w:t>
            </w:r>
          </w:p>
        </w:tc>
        <w:tc>
          <w:tcPr>
            <w:tcW w:w="888" w:type="pct"/>
            <w:shd w:val="clear" w:color="auto" w:fill="auto"/>
          </w:tcPr>
          <w:p w14:paraId="37B68E38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717AC4D2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DDD9B43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99A0D45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75FBBED2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</w:tbl>
    <w:p w14:paraId="3AAB3629" w14:textId="776CA61E" w:rsidR="004717F5" w:rsidRDefault="004717F5">
      <w:pPr>
        <w:rPr>
          <w:b/>
          <w:sz w:val="24"/>
        </w:rPr>
      </w:pPr>
    </w:p>
    <w:p w14:paraId="7D6A112A" w14:textId="77777777" w:rsidR="006B2704" w:rsidRDefault="006B2704" w:rsidP="004717F5">
      <w:pPr>
        <w:rPr>
          <w:rFonts w:ascii="Verdana" w:hAnsi="Verdana"/>
          <w:u w:val="single"/>
        </w:rPr>
      </w:pPr>
    </w:p>
    <w:p w14:paraId="55499A09" w14:textId="7B9AD1A8" w:rsidR="004717F5" w:rsidRPr="0015368F" w:rsidRDefault="004717F5" w:rsidP="004717F5">
      <w:pPr>
        <w:rPr>
          <w:rFonts w:ascii="Verdana" w:hAnsi="Verdana"/>
          <w:u w:val="single"/>
        </w:rPr>
      </w:pPr>
      <w:r w:rsidRPr="0015368F">
        <w:rPr>
          <w:rFonts w:ascii="Verdana" w:hAnsi="Verdana"/>
          <w:u w:val="single"/>
        </w:rPr>
        <w:t xml:space="preserve">Perceel </w:t>
      </w:r>
      <w:r>
        <w:rPr>
          <w:rFonts w:ascii="Verdana" w:hAnsi="Verdana"/>
          <w:u w:val="single"/>
        </w:rPr>
        <w:t>3</w:t>
      </w:r>
    </w:p>
    <w:p w14:paraId="03A72EA1" w14:textId="77777777" w:rsidR="004717F5" w:rsidRPr="007335DD" w:rsidRDefault="004717F5" w:rsidP="004717F5">
      <w:pPr>
        <w:rPr>
          <w:rFonts w:ascii="Verdana" w:hAnsi="Verdana"/>
        </w:rPr>
      </w:pP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410"/>
        <w:gridCol w:w="2489"/>
        <w:gridCol w:w="2326"/>
        <w:gridCol w:w="2326"/>
        <w:gridCol w:w="2323"/>
      </w:tblGrid>
      <w:tr w:rsidR="004717F5" w:rsidRPr="007335DD" w14:paraId="01E385D0" w14:textId="77777777" w:rsidTr="00B8172D">
        <w:trPr>
          <w:trHeight w:val="577"/>
        </w:trPr>
        <w:tc>
          <w:tcPr>
            <w:tcW w:w="625" w:type="pct"/>
            <w:shd w:val="clear" w:color="auto" w:fill="1F497D" w:themeFill="text2"/>
          </w:tcPr>
          <w:p w14:paraId="3FB4846B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888" w:type="pct"/>
            <w:shd w:val="clear" w:color="auto" w:fill="1F497D" w:themeFill="text2"/>
          </w:tcPr>
          <w:p w14:paraId="0B48E3FA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917" w:type="pct"/>
            <w:shd w:val="clear" w:color="auto" w:fill="1F497D" w:themeFill="text2"/>
          </w:tcPr>
          <w:p w14:paraId="065E9EE7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7702B66B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3E1D110C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6" w:type="pct"/>
            <w:shd w:val="clear" w:color="auto" w:fill="1F497D" w:themeFill="text2"/>
          </w:tcPr>
          <w:p w14:paraId="7C23BBAB" w14:textId="77777777" w:rsidR="004717F5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</w:tr>
      <w:tr w:rsidR="004717F5" w:rsidRPr="007335DD" w14:paraId="65710943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10912540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14:paraId="2B4ED3EE" w14:textId="77777777" w:rsidR="004717F5" w:rsidRPr="0015368F" w:rsidRDefault="004717F5" w:rsidP="00B8172D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15368F">
              <w:rPr>
                <w:rFonts w:ascii="Verdana" w:hAnsi="Verdana"/>
                <w:i/>
                <w:iCs/>
                <w:sz w:val="18"/>
                <w:szCs w:val="18"/>
              </w:rPr>
              <w:t>Beschrijf aan welk functie profiel wordt voldaan</w:t>
            </w:r>
          </w:p>
        </w:tc>
        <w:tc>
          <w:tcPr>
            <w:tcW w:w="917" w:type="pct"/>
            <w:shd w:val="clear" w:color="auto" w:fill="auto"/>
          </w:tcPr>
          <w:p w14:paraId="0A252D7A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F4E56E5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B68642A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3ED751FC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34FF72AE" w14:textId="77777777" w:rsidTr="00B8172D">
        <w:trPr>
          <w:trHeight w:val="577"/>
        </w:trPr>
        <w:tc>
          <w:tcPr>
            <w:tcW w:w="625" w:type="pct"/>
            <w:shd w:val="clear" w:color="auto" w:fill="auto"/>
          </w:tcPr>
          <w:p w14:paraId="3C7D2B94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888" w:type="pct"/>
            <w:shd w:val="clear" w:color="auto" w:fill="auto"/>
          </w:tcPr>
          <w:p w14:paraId="28FD973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23A0147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F3EFFF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EEF5B1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7F853998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27DAA2DA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46DF5DCB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3</w:t>
            </w:r>
          </w:p>
        </w:tc>
        <w:tc>
          <w:tcPr>
            <w:tcW w:w="888" w:type="pct"/>
            <w:shd w:val="clear" w:color="auto" w:fill="auto"/>
          </w:tcPr>
          <w:p w14:paraId="021E13C2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56E8B93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917491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D5C6986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6D4915EA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377B7CE9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09A64DF4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4</w:t>
            </w:r>
          </w:p>
        </w:tc>
        <w:tc>
          <w:tcPr>
            <w:tcW w:w="888" w:type="pct"/>
            <w:shd w:val="clear" w:color="auto" w:fill="auto"/>
          </w:tcPr>
          <w:p w14:paraId="4C094B6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1B9F80D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11FB08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7C4B3EA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6036F5A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029ABD97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1773BDAE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5</w:t>
            </w:r>
          </w:p>
        </w:tc>
        <w:tc>
          <w:tcPr>
            <w:tcW w:w="888" w:type="pct"/>
            <w:shd w:val="clear" w:color="auto" w:fill="auto"/>
          </w:tcPr>
          <w:p w14:paraId="4E40772E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1A28F7AE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0B28B21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C903E5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54B36E4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41080F92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0567FFE2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Referentie-opdracht 6</w:t>
            </w:r>
          </w:p>
        </w:tc>
        <w:tc>
          <w:tcPr>
            <w:tcW w:w="888" w:type="pct"/>
            <w:shd w:val="clear" w:color="auto" w:fill="auto"/>
          </w:tcPr>
          <w:p w14:paraId="01D0332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2B475CE4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BC35978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04C34D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4694442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5297C68D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6D4A27BB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7</w:t>
            </w:r>
          </w:p>
        </w:tc>
        <w:tc>
          <w:tcPr>
            <w:tcW w:w="888" w:type="pct"/>
            <w:shd w:val="clear" w:color="auto" w:fill="auto"/>
          </w:tcPr>
          <w:p w14:paraId="50E32D04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3642C48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3A79385E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57744E21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23E63BF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</w:tbl>
    <w:p w14:paraId="54361177" w14:textId="382946A3" w:rsidR="001E4CD9" w:rsidRDefault="001E4CD9" w:rsidP="000B3512">
      <w:pPr>
        <w:pStyle w:val="Kop1"/>
      </w:pPr>
    </w:p>
    <w:p w14:paraId="43032508" w14:textId="77777777" w:rsidR="006B2704" w:rsidRDefault="006B2704" w:rsidP="004717F5">
      <w:pPr>
        <w:rPr>
          <w:rFonts w:ascii="Verdana" w:hAnsi="Verdana"/>
          <w:u w:val="single"/>
        </w:rPr>
      </w:pPr>
    </w:p>
    <w:p w14:paraId="4956C17C" w14:textId="69217144" w:rsidR="004717F5" w:rsidRPr="0015368F" w:rsidRDefault="004717F5" w:rsidP="004717F5">
      <w:pPr>
        <w:rPr>
          <w:rFonts w:ascii="Verdana" w:hAnsi="Verdana"/>
          <w:u w:val="single"/>
        </w:rPr>
      </w:pPr>
      <w:r w:rsidRPr="0015368F">
        <w:rPr>
          <w:rFonts w:ascii="Verdana" w:hAnsi="Verdana"/>
          <w:u w:val="single"/>
        </w:rPr>
        <w:t xml:space="preserve">Perceel </w:t>
      </w:r>
      <w:r>
        <w:rPr>
          <w:rFonts w:ascii="Verdana" w:hAnsi="Verdana"/>
          <w:u w:val="single"/>
        </w:rPr>
        <w:t>4</w:t>
      </w:r>
    </w:p>
    <w:p w14:paraId="20498D3D" w14:textId="77777777" w:rsidR="004717F5" w:rsidRPr="007335DD" w:rsidRDefault="004717F5" w:rsidP="004717F5">
      <w:pPr>
        <w:rPr>
          <w:rFonts w:ascii="Verdana" w:hAnsi="Verdana"/>
        </w:rPr>
      </w:pP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410"/>
        <w:gridCol w:w="2489"/>
        <w:gridCol w:w="2326"/>
        <w:gridCol w:w="2326"/>
        <w:gridCol w:w="2323"/>
      </w:tblGrid>
      <w:tr w:rsidR="004717F5" w:rsidRPr="007335DD" w14:paraId="45BDDCA5" w14:textId="77777777" w:rsidTr="00B8172D">
        <w:trPr>
          <w:trHeight w:val="577"/>
        </w:trPr>
        <w:tc>
          <w:tcPr>
            <w:tcW w:w="625" w:type="pct"/>
            <w:shd w:val="clear" w:color="auto" w:fill="1F497D" w:themeFill="text2"/>
          </w:tcPr>
          <w:p w14:paraId="40BC12CF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888" w:type="pct"/>
            <w:shd w:val="clear" w:color="auto" w:fill="1F497D" w:themeFill="text2"/>
          </w:tcPr>
          <w:p w14:paraId="0A2A6B24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917" w:type="pct"/>
            <w:shd w:val="clear" w:color="auto" w:fill="1F497D" w:themeFill="text2"/>
          </w:tcPr>
          <w:p w14:paraId="185CF2B0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40D6FCAA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12A7DE7A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6" w:type="pct"/>
            <w:shd w:val="clear" w:color="auto" w:fill="1F497D" w:themeFill="text2"/>
          </w:tcPr>
          <w:p w14:paraId="4D0EA431" w14:textId="77777777" w:rsidR="004717F5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</w:tr>
      <w:tr w:rsidR="004717F5" w:rsidRPr="007335DD" w14:paraId="18D83309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1FC66E8D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14:paraId="1A8BCB13" w14:textId="77777777" w:rsidR="004717F5" w:rsidRPr="0015368F" w:rsidRDefault="004717F5" w:rsidP="00B8172D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15368F">
              <w:rPr>
                <w:rFonts w:ascii="Verdana" w:hAnsi="Verdana"/>
                <w:i/>
                <w:iCs/>
                <w:sz w:val="18"/>
                <w:szCs w:val="18"/>
              </w:rPr>
              <w:t>Beschrijf aan welk functie profiel wordt voldaan</w:t>
            </w:r>
          </w:p>
        </w:tc>
        <w:tc>
          <w:tcPr>
            <w:tcW w:w="917" w:type="pct"/>
            <w:shd w:val="clear" w:color="auto" w:fill="auto"/>
          </w:tcPr>
          <w:p w14:paraId="7FFA660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429EBD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174A9A43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240CC46C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68D18944" w14:textId="77777777" w:rsidTr="00B8172D">
        <w:trPr>
          <w:trHeight w:val="577"/>
        </w:trPr>
        <w:tc>
          <w:tcPr>
            <w:tcW w:w="625" w:type="pct"/>
            <w:shd w:val="clear" w:color="auto" w:fill="auto"/>
          </w:tcPr>
          <w:p w14:paraId="392AA4E8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888" w:type="pct"/>
            <w:shd w:val="clear" w:color="auto" w:fill="auto"/>
          </w:tcPr>
          <w:p w14:paraId="34051A72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42D449C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52014C3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1AC96E22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3C92DA68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1F9BF871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498BEC77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3</w:t>
            </w:r>
          </w:p>
        </w:tc>
        <w:tc>
          <w:tcPr>
            <w:tcW w:w="888" w:type="pct"/>
            <w:shd w:val="clear" w:color="auto" w:fill="auto"/>
          </w:tcPr>
          <w:p w14:paraId="17FB674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22B4C9C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CAECF96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295E689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25E00E94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51082614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3D96D520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4</w:t>
            </w:r>
          </w:p>
        </w:tc>
        <w:tc>
          <w:tcPr>
            <w:tcW w:w="888" w:type="pct"/>
            <w:shd w:val="clear" w:color="auto" w:fill="auto"/>
          </w:tcPr>
          <w:p w14:paraId="5E7B10C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3240830E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FF09037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AD98FE7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07728FE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4504F960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40A9A2D6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5</w:t>
            </w:r>
          </w:p>
        </w:tc>
        <w:tc>
          <w:tcPr>
            <w:tcW w:w="888" w:type="pct"/>
            <w:shd w:val="clear" w:color="auto" w:fill="auto"/>
          </w:tcPr>
          <w:p w14:paraId="46D8AFDA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01DF1C4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674DBB91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2C21A4B6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21B8AE57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19A12E0A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6ADFB36F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6</w:t>
            </w:r>
          </w:p>
        </w:tc>
        <w:tc>
          <w:tcPr>
            <w:tcW w:w="888" w:type="pct"/>
            <w:shd w:val="clear" w:color="auto" w:fill="auto"/>
          </w:tcPr>
          <w:p w14:paraId="22F3A82E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7887B41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915C0B6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228EC97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5AD4327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082CE8D5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5770068E" w14:textId="77777777" w:rsidR="004717F5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7</w:t>
            </w:r>
          </w:p>
        </w:tc>
        <w:tc>
          <w:tcPr>
            <w:tcW w:w="888" w:type="pct"/>
            <w:shd w:val="clear" w:color="auto" w:fill="auto"/>
          </w:tcPr>
          <w:p w14:paraId="7FB85604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5DC8CEE3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BB5C8FB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7EC4251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0DB8DE18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6B2704" w:rsidRPr="007335DD" w14:paraId="55F9B067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645F95C8" w14:textId="36692AC6" w:rsidR="006B2704" w:rsidRDefault="006B2704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>
              <w:rPr>
                <w:rFonts w:ascii="Verdana" w:hAnsi="Verdana"/>
              </w:rPr>
              <w:t>8</w:t>
            </w:r>
          </w:p>
        </w:tc>
        <w:tc>
          <w:tcPr>
            <w:tcW w:w="888" w:type="pct"/>
            <w:shd w:val="clear" w:color="auto" w:fill="auto"/>
          </w:tcPr>
          <w:p w14:paraId="420206C1" w14:textId="77777777" w:rsidR="006B2704" w:rsidRPr="007335DD" w:rsidRDefault="006B2704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62C9DF92" w14:textId="77777777" w:rsidR="006B2704" w:rsidRPr="007335DD" w:rsidRDefault="006B2704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592CC7C" w14:textId="77777777" w:rsidR="006B2704" w:rsidRPr="007335DD" w:rsidRDefault="006B2704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1BBBB932" w14:textId="77777777" w:rsidR="006B2704" w:rsidRPr="007335DD" w:rsidRDefault="006B2704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0BBC684B" w14:textId="77777777" w:rsidR="006B2704" w:rsidRPr="007335DD" w:rsidRDefault="006B2704" w:rsidP="00B8172D">
            <w:pPr>
              <w:rPr>
                <w:rFonts w:ascii="Verdana" w:hAnsi="Verdana"/>
              </w:rPr>
            </w:pPr>
          </w:p>
        </w:tc>
      </w:tr>
    </w:tbl>
    <w:p w14:paraId="2287A878" w14:textId="7737DD3A" w:rsidR="004717F5" w:rsidRDefault="004717F5" w:rsidP="004717F5"/>
    <w:p w14:paraId="0CDB1C55" w14:textId="77777777" w:rsidR="006B2704" w:rsidRDefault="006B2704" w:rsidP="004717F5">
      <w:pPr>
        <w:rPr>
          <w:rFonts w:ascii="Verdana" w:hAnsi="Verdana"/>
          <w:u w:val="single"/>
        </w:rPr>
      </w:pPr>
    </w:p>
    <w:p w14:paraId="7C4AE298" w14:textId="77777777" w:rsidR="006B2704" w:rsidRDefault="006B2704" w:rsidP="004717F5">
      <w:pPr>
        <w:rPr>
          <w:rFonts w:ascii="Verdana" w:hAnsi="Verdana"/>
          <w:u w:val="single"/>
        </w:rPr>
      </w:pPr>
    </w:p>
    <w:p w14:paraId="440F60C6" w14:textId="77777777" w:rsidR="006B2704" w:rsidRDefault="006B2704" w:rsidP="004717F5">
      <w:pPr>
        <w:rPr>
          <w:rFonts w:ascii="Verdana" w:hAnsi="Verdana"/>
          <w:u w:val="single"/>
        </w:rPr>
      </w:pPr>
    </w:p>
    <w:p w14:paraId="310B423C" w14:textId="77777777" w:rsidR="006B2704" w:rsidRDefault="006B2704" w:rsidP="004717F5">
      <w:pPr>
        <w:rPr>
          <w:rFonts w:ascii="Verdana" w:hAnsi="Verdana"/>
          <w:u w:val="single"/>
        </w:rPr>
      </w:pPr>
    </w:p>
    <w:p w14:paraId="66E23A23" w14:textId="1D0056B6" w:rsidR="004717F5" w:rsidRPr="0015368F" w:rsidRDefault="004717F5" w:rsidP="004717F5">
      <w:pPr>
        <w:rPr>
          <w:rFonts w:ascii="Verdana" w:hAnsi="Verdana"/>
          <w:u w:val="single"/>
        </w:rPr>
      </w:pPr>
      <w:r w:rsidRPr="0015368F">
        <w:rPr>
          <w:rFonts w:ascii="Verdana" w:hAnsi="Verdana"/>
          <w:u w:val="single"/>
        </w:rPr>
        <w:lastRenderedPageBreak/>
        <w:t xml:space="preserve">Perceel </w:t>
      </w:r>
      <w:r>
        <w:rPr>
          <w:rFonts w:ascii="Verdana" w:hAnsi="Verdana"/>
          <w:u w:val="single"/>
        </w:rPr>
        <w:t>5</w:t>
      </w:r>
    </w:p>
    <w:p w14:paraId="0FDD3B91" w14:textId="77777777" w:rsidR="004717F5" w:rsidRPr="007335DD" w:rsidRDefault="004717F5" w:rsidP="004717F5">
      <w:pPr>
        <w:rPr>
          <w:rFonts w:ascii="Verdana" w:hAnsi="Verdana"/>
        </w:rPr>
      </w:pP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410"/>
        <w:gridCol w:w="2489"/>
        <w:gridCol w:w="2326"/>
        <w:gridCol w:w="2326"/>
        <w:gridCol w:w="2323"/>
      </w:tblGrid>
      <w:tr w:rsidR="004717F5" w:rsidRPr="007335DD" w14:paraId="7B1CD298" w14:textId="77777777" w:rsidTr="00B8172D">
        <w:trPr>
          <w:trHeight w:val="577"/>
        </w:trPr>
        <w:tc>
          <w:tcPr>
            <w:tcW w:w="625" w:type="pct"/>
            <w:shd w:val="clear" w:color="auto" w:fill="1F497D" w:themeFill="text2"/>
          </w:tcPr>
          <w:p w14:paraId="3542DDE7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888" w:type="pct"/>
            <w:shd w:val="clear" w:color="auto" w:fill="1F497D" w:themeFill="text2"/>
          </w:tcPr>
          <w:p w14:paraId="6147B18B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917" w:type="pct"/>
            <w:shd w:val="clear" w:color="auto" w:fill="1F497D" w:themeFill="text2"/>
          </w:tcPr>
          <w:p w14:paraId="16731E68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59622763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7" w:type="pct"/>
            <w:shd w:val="clear" w:color="auto" w:fill="1F497D" w:themeFill="text2"/>
          </w:tcPr>
          <w:p w14:paraId="258DF63B" w14:textId="77777777" w:rsidR="004717F5" w:rsidRPr="0028482C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  <w:tc>
          <w:tcPr>
            <w:tcW w:w="856" w:type="pct"/>
            <w:shd w:val="clear" w:color="auto" w:fill="1F497D" w:themeFill="text2"/>
          </w:tcPr>
          <w:p w14:paraId="522BF32C" w14:textId="77777777" w:rsidR="004717F5" w:rsidRDefault="004717F5" w:rsidP="00B8172D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</w:rPr>
              <w:t>Functieprofiel</w:t>
            </w:r>
          </w:p>
        </w:tc>
      </w:tr>
      <w:tr w:rsidR="004717F5" w:rsidRPr="007335DD" w14:paraId="72B15726" w14:textId="77777777" w:rsidTr="00B8172D">
        <w:trPr>
          <w:trHeight w:val="559"/>
        </w:trPr>
        <w:tc>
          <w:tcPr>
            <w:tcW w:w="625" w:type="pct"/>
            <w:shd w:val="clear" w:color="auto" w:fill="auto"/>
          </w:tcPr>
          <w:p w14:paraId="1BC81BD7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14:paraId="66E0BC14" w14:textId="77777777" w:rsidR="004717F5" w:rsidRPr="0015368F" w:rsidRDefault="004717F5" w:rsidP="00B8172D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15368F">
              <w:rPr>
                <w:rFonts w:ascii="Verdana" w:hAnsi="Verdana"/>
                <w:i/>
                <w:iCs/>
                <w:sz w:val="18"/>
                <w:szCs w:val="18"/>
              </w:rPr>
              <w:t>Beschrijf aan welk functie profiel wordt voldaan</w:t>
            </w:r>
          </w:p>
        </w:tc>
        <w:tc>
          <w:tcPr>
            <w:tcW w:w="917" w:type="pct"/>
            <w:shd w:val="clear" w:color="auto" w:fill="auto"/>
          </w:tcPr>
          <w:p w14:paraId="569C3537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41B252AD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711A8C90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228F68B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  <w:tr w:rsidR="004717F5" w:rsidRPr="007335DD" w14:paraId="4132BF34" w14:textId="77777777" w:rsidTr="00B8172D">
        <w:trPr>
          <w:trHeight w:val="577"/>
        </w:trPr>
        <w:tc>
          <w:tcPr>
            <w:tcW w:w="625" w:type="pct"/>
            <w:shd w:val="clear" w:color="auto" w:fill="auto"/>
          </w:tcPr>
          <w:p w14:paraId="186933C2" w14:textId="77777777" w:rsidR="004717F5" w:rsidRPr="007335DD" w:rsidRDefault="004717F5" w:rsidP="00B8172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888" w:type="pct"/>
            <w:shd w:val="clear" w:color="auto" w:fill="auto"/>
          </w:tcPr>
          <w:p w14:paraId="16F36322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917" w:type="pct"/>
            <w:shd w:val="clear" w:color="auto" w:fill="auto"/>
          </w:tcPr>
          <w:p w14:paraId="122ED809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2A228C17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7" w:type="pct"/>
            <w:shd w:val="clear" w:color="auto" w:fill="auto"/>
          </w:tcPr>
          <w:p w14:paraId="0A651863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  <w:tc>
          <w:tcPr>
            <w:tcW w:w="856" w:type="pct"/>
          </w:tcPr>
          <w:p w14:paraId="6365531F" w14:textId="77777777" w:rsidR="004717F5" w:rsidRPr="007335DD" w:rsidRDefault="004717F5" w:rsidP="00B8172D">
            <w:pPr>
              <w:rPr>
                <w:rFonts w:ascii="Verdana" w:hAnsi="Verdana"/>
              </w:rPr>
            </w:pPr>
          </w:p>
        </w:tc>
      </w:tr>
    </w:tbl>
    <w:p w14:paraId="352EFE65" w14:textId="77777777" w:rsidR="004717F5" w:rsidRPr="004717F5" w:rsidRDefault="004717F5" w:rsidP="004717F5"/>
    <w:sectPr w:rsidR="004717F5" w:rsidRPr="004717F5" w:rsidSect="000D5B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9545" w14:textId="77777777" w:rsidR="00560D1C" w:rsidRDefault="00560D1C">
      <w:r>
        <w:separator/>
      </w:r>
    </w:p>
  </w:endnote>
  <w:endnote w:type="continuationSeparator" w:id="0">
    <w:p w14:paraId="39480514" w14:textId="77777777"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C9A8" w14:textId="77777777" w:rsidR="00560D1C" w:rsidRDefault="00560D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8B76" w14:textId="77777777" w:rsidR="00A444FF" w:rsidRPr="00560D1C" w:rsidRDefault="00A444FF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AD3F2" w14:textId="77777777" w:rsidR="00560D1C" w:rsidRDefault="00560D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65EA" w14:textId="77777777" w:rsidR="00560D1C" w:rsidRDefault="00560D1C">
      <w:r>
        <w:separator/>
      </w:r>
    </w:p>
  </w:footnote>
  <w:footnote w:type="continuationSeparator" w:id="0">
    <w:p w14:paraId="09086005" w14:textId="77777777"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53D8" w14:textId="77777777" w:rsidR="00560D1C" w:rsidRDefault="00560D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D860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7AF23089" wp14:editId="383CEDEF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7637" w14:textId="77777777" w:rsidR="00560D1C" w:rsidRDefault="00560D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6810039">
    <w:abstractNumId w:val="9"/>
  </w:num>
  <w:num w:numId="2" w16cid:durableId="794102929">
    <w:abstractNumId w:val="7"/>
  </w:num>
  <w:num w:numId="3" w16cid:durableId="979917416">
    <w:abstractNumId w:val="6"/>
  </w:num>
  <w:num w:numId="4" w16cid:durableId="635110769">
    <w:abstractNumId w:val="5"/>
  </w:num>
  <w:num w:numId="5" w16cid:durableId="2029519989">
    <w:abstractNumId w:val="4"/>
  </w:num>
  <w:num w:numId="6" w16cid:durableId="885991346">
    <w:abstractNumId w:val="8"/>
  </w:num>
  <w:num w:numId="7" w16cid:durableId="1007054281">
    <w:abstractNumId w:val="3"/>
  </w:num>
  <w:num w:numId="8" w16cid:durableId="1598908172">
    <w:abstractNumId w:val="2"/>
  </w:num>
  <w:num w:numId="9" w16cid:durableId="626546374">
    <w:abstractNumId w:val="1"/>
  </w:num>
  <w:num w:numId="10" w16cid:durableId="113404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swestdijk\AppData\Local\Temp\tmp3145.png"/>
  </w:docVars>
  <w:rsids>
    <w:rsidRoot w:val="00560D1C"/>
    <w:rsid w:val="000B3512"/>
    <w:rsid w:val="000D5B59"/>
    <w:rsid w:val="00144308"/>
    <w:rsid w:val="0015368F"/>
    <w:rsid w:val="001E4CD9"/>
    <w:rsid w:val="00217ED2"/>
    <w:rsid w:val="0028482C"/>
    <w:rsid w:val="002D521A"/>
    <w:rsid w:val="00393C84"/>
    <w:rsid w:val="00435A24"/>
    <w:rsid w:val="004717F5"/>
    <w:rsid w:val="004C682F"/>
    <w:rsid w:val="00560D1C"/>
    <w:rsid w:val="006359F9"/>
    <w:rsid w:val="006365C1"/>
    <w:rsid w:val="006B2704"/>
    <w:rsid w:val="007636A2"/>
    <w:rsid w:val="007A7751"/>
    <w:rsid w:val="008A0C99"/>
    <w:rsid w:val="009024B4"/>
    <w:rsid w:val="00A444FF"/>
    <w:rsid w:val="00AE574B"/>
    <w:rsid w:val="00B44293"/>
    <w:rsid w:val="00B55489"/>
    <w:rsid w:val="00D53509"/>
    <w:rsid w:val="00D738A0"/>
    <w:rsid w:val="00DE6B75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B486E7"/>
  <w15:docId w15:val="{A80C337A-5BE0-4341-8474-2DA7BF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f4344c-445c-4c04-8fa5-0d4122b7ad34">
      <UserInfo>
        <DisplayName>Paardekooper, Nadine</DisplayName>
        <AccountId>36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0A2034A0D06F478F4D2E299EF13996" ma:contentTypeVersion="5" ma:contentTypeDescription="Een nieuw document maken." ma:contentTypeScope="" ma:versionID="7479bd8c8c54835b07b62195d144893b">
  <xsd:schema xmlns:xsd="http://www.w3.org/2001/XMLSchema" xmlns:xs="http://www.w3.org/2001/XMLSchema" xmlns:p="http://schemas.microsoft.com/office/2006/metadata/properties" xmlns:ns2="505602d6-bc44-4859-83e2-5c91625d3062" xmlns:ns3="a2f4344c-445c-4c04-8fa5-0d4122b7ad34" targetNamespace="http://schemas.microsoft.com/office/2006/metadata/properties" ma:root="true" ma:fieldsID="45561f534a6d097865fb1924592eb2f0" ns2:_="" ns3:_="">
    <xsd:import namespace="505602d6-bc44-4859-83e2-5c91625d3062"/>
    <xsd:import namespace="a2f4344c-445c-4c04-8fa5-0d4122b7ad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602d6-bc44-4859-83e2-5c91625d30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4344c-445c-4c04-8fa5-0d4122b7ad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69402-BAEF-4EC2-9421-E5DB19A637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1DE109-8071-423D-B27F-D9988C72F8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284436-2BC2-4A78-ACEF-F7866E7F8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5602d6-bc44-4859-83e2-5c91625d3062"/>
    <ds:schemaRef ds:uri="a2f4344c-445c-4c04-8fa5-0d4122b7ad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Blanco</Template>
  <TotalTime>14</TotalTime>
  <Pages>4</Pages>
  <Words>180</Words>
  <Characters>1787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swestdijk</dc:creator>
  <cp:lastModifiedBy>Westdijk, Serge</cp:lastModifiedBy>
  <cp:revision>3</cp:revision>
  <dcterms:created xsi:type="dcterms:W3CDTF">2023-11-09T11:21:00Z</dcterms:created>
  <dcterms:modified xsi:type="dcterms:W3CDTF">2023-12-15T12:05:00Z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ontentTypeId">
    <vt:lpwstr>0x010100330A2034A0D06F478F4D2E299EF13996</vt:lpwstr>
  </property>
</Properties>
</file>